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Braintree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Braintree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Braintree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Braintree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Braintree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Braintree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47.1% </w:t>
      </w:r>
      <w:r w:rsidRPr="004747BF">
        <w:rPr>
          <w:rFonts w:ascii="Libre Franklin Light" w:eastAsia="Times New Roman" w:hAnsi="Libre Franklin Light" w:cs="Calibri Light"/>
        </w:rPr>
        <w:t xml:space="preserve">of those respondents classified as PGSI 8+ in Braintree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Braintree is estimated to be </w:t>
      </w:r>
      <w:r w:rsidRPr="00773DF7">
        <w:rPr>
          <w:rFonts w:ascii="Libre Franklin Light" w:eastAsia="Times New Roman" w:hAnsi="Libre Franklin Light" w:cs="Calibri Light"/>
          <w:b/>
          <w:bCs/>
          <w:color w:val="C45911" w:themeColor="accent2" w:themeShade="BF"/>
        </w:rPr>
        <w:t xml:space="preserve">£2,083,597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Braintree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Braintree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Braintree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Braintree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aintre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Braintree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aintre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Braintree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Braintree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aintre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Braintree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Braintree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Braintree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44.4%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Braintree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Braintree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Braintree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£2,083,597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Braintree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£33,938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£701,865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£50,279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£14,141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£25,925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£1,257,449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£2,083,597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Braintree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Braintree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Braintree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Braintree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Braintree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Braintree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Braintree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Braintree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Braintree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Braintree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Braintree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Braintree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26DC24B-C696-4B04-8155-15A6E1AC1EC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